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4E74D" w14:textId="77777777" w:rsidR="008039BA" w:rsidRDefault="008039BA" w:rsidP="008039BA">
      <w:pPr>
        <w:pStyle w:val="NoSpacing"/>
      </w:pPr>
      <w:r>
        <w:rPr>
          <w:u w:val="single"/>
        </w:rPr>
        <w:t>Richard PAGE</w:t>
      </w:r>
      <w:r>
        <w:t xml:space="preserve">     </w:t>
      </w:r>
      <w:proofErr w:type="gramStart"/>
      <w:r>
        <w:t xml:space="preserve">   (</w:t>
      </w:r>
      <w:proofErr w:type="gramEnd"/>
      <w:r>
        <w:t>fl.1458)</w:t>
      </w:r>
    </w:p>
    <w:p w14:paraId="777A7BB1" w14:textId="77777777" w:rsidR="008039BA" w:rsidRDefault="008039BA" w:rsidP="008039BA">
      <w:pPr>
        <w:pStyle w:val="NoSpacing"/>
      </w:pPr>
      <w:r>
        <w:t>of Kilburn, Derbyshire. Smith.</w:t>
      </w:r>
    </w:p>
    <w:p w14:paraId="30E825EB" w14:textId="77777777" w:rsidR="008039BA" w:rsidRDefault="008039BA" w:rsidP="008039BA">
      <w:pPr>
        <w:pStyle w:val="NoSpacing"/>
      </w:pPr>
    </w:p>
    <w:p w14:paraId="55038282" w14:textId="77777777" w:rsidR="008039BA" w:rsidRDefault="008039BA" w:rsidP="008039BA">
      <w:pPr>
        <w:pStyle w:val="NoSpacing"/>
      </w:pPr>
    </w:p>
    <w:p w14:paraId="02B2A2C7" w14:textId="77777777" w:rsidR="008039BA" w:rsidRDefault="008039BA" w:rsidP="008039BA">
      <w:pPr>
        <w:pStyle w:val="NoSpacing"/>
        <w:rPr>
          <w:rFonts w:cs="Times New Roman"/>
          <w:szCs w:val="24"/>
        </w:rPr>
      </w:pPr>
      <w:r>
        <w:tab/>
        <w:t>1458</w:t>
      </w:r>
      <w:r>
        <w:tab/>
      </w:r>
      <w:r>
        <w:rPr>
          <w:rFonts w:cs="Times New Roman"/>
          <w:szCs w:val="24"/>
        </w:rPr>
        <w:t xml:space="preserve">John </w:t>
      </w:r>
      <w:proofErr w:type="spellStart"/>
      <w:r>
        <w:rPr>
          <w:rFonts w:cs="Times New Roman"/>
          <w:szCs w:val="24"/>
        </w:rPr>
        <w:t>Saynton</w:t>
      </w:r>
      <w:proofErr w:type="spellEnd"/>
      <w:r>
        <w:rPr>
          <w:rFonts w:cs="Times New Roman"/>
          <w:szCs w:val="24"/>
        </w:rPr>
        <w:t>(q.v.) brought a plaint of debt against him and nine others.</w:t>
      </w:r>
    </w:p>
    <w:p w14:paraId="1A1B4ED6" w14:textId="77777777" w:rsidR="008039BA" w:rsidRDefault="008039BA" w:rsidP="008039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7408E">
          <w:rPr>
            <w:rStyle w:val="Hyperlink"/>
            <w:rFonts w:cs="Times New Roman"/>
            <w:szCs w:val="24"/>
          </w:rPr>
          <w:t>https://waalt.uh.edu/index.php/CP40/788</w:t>
        </w:r>
      </w:hyperlink>
      <w:r>
        <w:rPr>
          <w:rFonts w:cs="Times New Roman"/>
          <w:szCs w:val="24"/>
        </w:rPr>
        <w:t xml:space="preserve"> )</w:t>
      </w:r>
    </w:p>
    <w:p w14:paraId="24AC3778" w14:textId="77777777" w:rsidR="008039BA" w:rsidRDefault="008039BA" w:rsidP="008039BA">
      <w:pPr>
        <w:pStyle w:val="NoSpacing"/>
        <w:rPr>
          <w:rFonts w:cs="Times New Roman"/>
          <w:szCs w:val="24"/>
        </w:rPr>
      </w:pPr>
    </w:p>
    <w:p w14:paraId="7DD8CB42" w14:textId="77777777" w:rsidR="008039BA" w:rsidRDefault="008039BA" w:rsidP="008039BA">
      <w:pPr>
        <w:pStyle w:val="NoSpacing"/>
        <w:rPr>
          <w:rFonts w:cs="Times New Roman"/>
          <w:szCs w:val="24"/>
        </w:rPr>
      </w:pPr>
    </w:p>
    <w:p w14:paraId="00FAACEC" w14:textId="77777777" w:rsidR="008039BA" w:rsidRDefault="008039BA" w:rsidP="008039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April 2023</w:t>
      </w:r>
    </w:p>
    <w:p w14:paraId="2BC89CA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BE167" w14:textId="77777777" w:rsidR="008039BA" w:rsidRDefault="008039BA" w:rsidP="009139A6">
      <w:r>
        <w:separator/>
      </w:r>
    </w:p>
  </w:endnote>
  <w:endnote w:type="continuationSeparator" w:id="0">
    <w:p w14:paraId="3EC0E91F" w14:textId="77777777" w:rsidR="008039BA" w:rsidRDefault="008039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433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410E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891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FC596" w14:textId="77777777" w:rsidR="008039BA" w:rsidRDefault="008039BA" w:rsidP="009139A6">
      <w:r>
        <w:separator/>
      </w:r>
    </w:p>
  </w:footnote>
  <w:footnote w:type="continuationSeparator" w:id="0">
    <w:p w14:paraId="0AD0B24B" w14:textId="77777777" w:rsidR="008039BA" w:rsidRDefault="008039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2E4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D97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1A6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9BA"/>
    <w:rsid w:val="000666E0"/>
    <w:rsid w:val="002510B7"/>
    <w:rsid w:val="005C130B"/>
    <w:rsid w:val="008039B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BD6BA"/>
  <w15:chartTrackingRefBased/>
  <w15:docId w15:val="{2CC9F08D-F28B-4834-BD49-04AEAF5BB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039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2023-04-13T20:18:00Z</dcterms:created>
  <dcterms:modified xsi:type="dcterms:W3CDTF">2023-04-13T20:19:00Z</dcterms:modified>
</cp:coreProperties>
</file>